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937" w:rsidRDefault="0007693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076937" w:rsidRDefault="0007693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076937" w:rsidRDefault="0007693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076937" w:rsidRDefault="0007693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076937" w:rsidRDefault="0007693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076937" w:rsidRDefault="0007693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6302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076937" w:rsidRPr="00940203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940203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940203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940203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0203">
              <w:t xml:space="preserve">Источники получения средств, за счет которых совершена сделка </w:t>
            </w:r>
          </w:p>
        </w:tc>
      </w:tr>
      <w:tr w:rsidR="00076937" w:rsidRPr="00940203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0203"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0203">
              <w:t xml:space="preserve">предмет сделки </w:t>
            </w:r>
            <w:hyperlink r:id="rId7" w:history="1">
              <w:r w:rsidRPr="00940203">
                <w:rPr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0203">
              <w:t xml:space="preserve">источники получения средств </w:t>
            </w:r>
            <w:hyperlink r:id="rId8" w:history="1">
              <w:r w:rsidRPr="00940203">
                <w:rPr>
                  <w:color w:val="0000FF"/>
                </w:rPr>
                <w:t xml:space="preserve">&lt;5&gt; </w:t>
              </w:r>
            </w:hyperlink>
          </w:p>
        </w:tc>
      </w:tr>
      <w:tr w:rsidR="00076937" w:rsidRPr="0094020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40203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0203"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0203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0203">
              <w:t xml:space="preserve">15 </w:t>
            </w:r>
          </w:p>
        </w:tc>
      </w:tr>
      <w:tr w:rsidR="00076937" w:rsidRPr="0094020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Гребенькова Татьяна Валентинов-на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 w:rsidP="002C5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291611,33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   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30,0        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53,8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   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автомо-биль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ВАЗ-2106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квартира 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жилой дом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гараж   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автомобиль</w:t>
            </w:r>
          </w:p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Приватиза-ция            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договор дарения</w:t>
            </w: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076937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приватиза-ция  </w:t>
            </w:r>
          </w:p>
          <w:p w:rsidR="00076937" w:rsidRPr="00940203" w:rsidRDefault="00076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договор купли -продажи</w:t>
            </w:r>
          </w:p>
        </w:tc>
      </w:tr>
    </w:tbl>
    <w:p w:rsidR="00076937" w:rsidRDefault="00076937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076937" w:rsidRDefault="00076937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076937" w:rsidRDefault="00076937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076937" w:rsidRDefault="00076937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076937" w:rsidRDefault="00076937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076937" w:rsidRDefault="00076937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076937" w:rsidRDefault="00076937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076937" w:rsidRDefault="00076937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&lt;3&gt; Указывается доход за отчетный период, указанный в </w:t>
      </w:r>
      <w:hyperlink r:id="rId9" w:history="1">
        <w:r>
          <w:rPr>
            <w:color w:val="0000FF"/>
          </w:rPr>
          <w:t>строке 6 раздела 1</w:t>
        </w:r>
      </w:hyperlink>
      <w: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076937" w:rsidRDefault="00076937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color w:val="0000FF"/>
          </w:rPr>
          <w:t>пункте 3</w:t>
        </w:r>
      </w:hyperlink>
      <w: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076937" w:rsidRDefault="00076937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076937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033E3B"/>
    <w:rsid w:val="0005636B"/>
    <w:rsid w:val="00076937"/>
    <w:rsid w:val="00106CD5"/>
    <w:rsid w:val="00250003"/>
    <w:rsid w:val="002C588E"/>
    <w:rsid w:val="00345F79"/>
    <w:rsid w:val="003556B1"/>
    <w:rsid w:val="005802FC"/>
    <w:rsid w:val="007D4E25"/>
    <w:rsid w:val="007E2501"/>
    <w:rsid w:val="0086781E"/>
    <w:rsid w:val="008C4382"/>
    <w:rsid w:val="008E30F4"/>
    <w:rsid w:val="00940203"/>
    <w:rsid w:val="009B1836"/>
    <w:rsid w:val="00A71EE9"/>
    <w:rsid w:val="00A73A09"/>
    <w:rsid w:val="00E30E57"/>
    <w:rsid w:val="00E47D5A"/>
    <w:rsid w:val="00E56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2</Pages>
  <Words>607</Words>
  <Characters>3466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WORK</cp:lastModifiedBy>
  <cp:revision>6</cp:revision>
  <dcterms:created xsi:type="dcterms:W3CDTF">2015-04-28T12:40:00Z</dcterms:created>
  <dcterms:modified xsi:type="dcterms:W3CDTF">2015-04-29T10:24:00Z</dcterms:modified>
</cp:coreProperties>
</file>